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9A256" w14:textId="2F47D96E" w:rsidR="006B2F86" w:rsidRDefault="00D72698" w:rsidP="00E71FC3">
      <w:pPr>
        <w:pStyle w:val="NoSpacing"/>
      </w:pPr>
      <w:r>
        <w:rPr>
          <w:u w:val="single"/>
        </w:rPr>
        <w:t>Ingram JOHNSON</w:t>
      </w:r>
      <w:r>
        <w:t xml:space="preserve">     (d.1488-9)</w:t>
      </w:r>
    </w:p>
    <w:p w14:paraId="726D148B" w14:textId="3A2BB142" w:rsidR="00D72698" w:rsidRDefault="00D72698" w:rsidP="00E71FC3">
      <w:pPr>
        <w:pStyle w:val="NoSpacing"/>
      </w:pPr>
      <w:r>
        <w:t>of York. Baker.</w:t>
      </w:r>
    </w:p>
    <w:p w14:paraId="393C0EA3" w14:textId="500A5F00" w:rsidR="00D72698" w:rsidRDefault="00D72698" w:rsidP="00E71FC3">
      <w:pPr>
        <w:pStyle w:val="NoSpacing"/>
      </w:pPr>
    </w:p>
    <w:p w14:paraId="38EB7065" w14:textId="2173B487" w:rsidR="00D72698" w:rsidRDefault="00D72698" w:rsidP="00E71FC3">
      <w:pPr>
        <w:pStyle w:val="NoSpacing"/>
      </w:pPr>
    </w:p>
    <w:p w14:paraId="595D797D" w14:textId="77777777" w:rsidR="00CE32A1" w:rsidRDefault="00CE32A1" w:rsidP="00CE32A1">
      <w:pPr>
        <w:pStyle w:val="NoSpacing"/>
      </w:pPr>
      <w:r>
        <w:tab/>
        <w:t>1484</w:t>
      </w:r>
      <w:r>
        <w:tab/>
        <w:t xml:space="preserve">His former apprentice, Anthony </w:t>
      </w:r>
      <w:proofErr w:type="spellStart"/>
      <w:r>
        <w:t>Welburne</w:t>
      </w:r>
      <w:proofErr w:type="spellEnd"/>
      <w:r>
        <w:t xml:space="preserve">(q.v.), became a Freeman. </w:t>
      </w:r>
    </w:p>
    <w:p w14:paraId="6EE16E9D" w14:textId="690D5840" w:rsidR="00CE32A1" w:rsidRDefault="00CE32A1" w:rsidP="00E71FC3">
      <w:pPr>
        <w:pStyle w:val="NoSpacing"/>
      </w:pPr>
      <w:r>
        <w:tab/>
      </w:r>
      <w:r>
        <w:tab/>
        <w:t>(R.F.Y. p.208)</w:t>
      </w:r>
    </w:p>
    <w:p w14:paraId="2F5E2226" w14:textId="66515533" w:rsidR="00D72698" w:rsidRDefault="00D72698" w:rsidP="00E71FC3">
      <w:pPr>
        <w:pStyle w:val="NoSpacing"/>
      </w:pPr>
      <w:r>
        <w:t>17 Dec.1488</w:t>
      </w:r>
      <w:r>
        <w:tab/>
        <w:t>He made his Will.   (W.Y.R. p.94)</w:t>
      </w:r>
    </w:p>
    <w:p w14:paraId="61FD4CF9" w14:textId="77777777" w:rsidR="00D72698" w:rsidRDefault="00D72698" w:rsidP="00D72698">
      <w:pPr>
        <w:pStyle w:val="NoSpacing"/>
      </w:pPr>
      <w:r>
        <w:t>13 Jan.</w:t>
      </w:r>
      <w:r>
        <w:tab/>
        <w:t>1489</w:t>
      </w:r>
      <w:r>
        <w:tab/>
        <w:t>Probate of his Will.   (ibid.)</w:t>
      </w:r>
    </w:p>
    <w:p w14:paraId="4D7EE338" w14:textId="77777777" w:rsidR="00D72698" w:rsidRDefault="00D72698" w:rsidP="00D72698">
      <w:pPr>
        <w:pStyle w:val="NoSpacing"/>
      </w:pPr>
    </w:p>
    <w:p w14:paraId="17DFB15D" w14:textId="77777777" w:rsidR="00D72698" w:rsidRDefault="00D72698" w:rsidP="00D72698">
      <w:pPr>
        <w:pStyle w:val="NoSpacing"/>
      </w:pPr>
    </w:p>
    <w:p w14:paraId="7BA40457" w14:textId="3FFF78AD" w:rsidR="00D72698" w:rsidRDefault="00D72698" w:rsidP="00D72698">
      <w:pPr>
        <w:pStyle w:val="NoSpacing"/>
      </w:pPr>
      <w:r>
        <w:t>27 January 2019</w:t>
      </w:r>
    </w:p>
    <w:p w14:paraId="46C54E21" w14:textId="7C48A7A6" w:rsidR="00CE32A1" w:rsidRDefault="00CE32A1" w:rsidP="00D72698">
      <w:pPr>
        <w:pStyle w:val="NoSpacing"/>
      </w:pPr>
      <w:r>
        <w:t>10 September 2019</w:t>
      </w:r>
      <w:bookmarkStart w:id="0" w:name="_GoBack"/>
      <w:bookmarkEnd w:id="0"/>
    </w:p>
    <w:p w14:paraId="593E6582" w14:textId="6D4699B4" w:rsidR="00D72698" w:rsidRPr="00D72698" w:rsidRDefault="00D72698" w:rsidP="00E71FC3">
      <w:pPr>
        <w:pStyle w:val="NoSpacing"/>
      </w:pPr>
    </w:p>
    <w:sectPr w:rsidR="00D72698" w:rsidRPr="00D726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76ED9" w14:textId="77777777" w:rsidR="00D72698" w:rsidRDefault="00D72698" w:rsidP="00E71FC3">
      <w:pPr>
        <w:spacing w:after="0" w:line="240" w:lineRule="auto"/>
      </w:pPr>
      <w:r>
        <w:separator/>
      </w:r>
    </w:p>
  </w:endnote>
  <w:endnote w:type="continuationSeparator" w:id="0">
    <w:p w14:paraId="29B9CC53" w14:textId="77777777" w:rsidR="00D72698" w:rsidRDefault="00D726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A19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590C9" w14:textId="77777777" w:rsidR="00D72698" w:rsidRDefault="00D72698" w:rsidP="00E71FC3">
      <w:pPr>
        <w:spacing w:after="0" w:line="240" w:lineRule="auto"/>
      </w:pPr>
      <w:r>
        <w:separator/>
      </w:r>
    </w:p>
  </w:footnote>
  <w:footnote w:type="continuationSeparator" w:id="0">
    <w:p w14:paraId="30D2EE8C" w14:textId="77777777" w:rsidR="00D72698" w:rsidRDefault="00D726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698"/>
    <w:rsid w:val="001A7C09"/>
    <w:rsid w:val="00577BD5"/>
    <w:rsid w:val="00656CBA"/>
    <w:rsid w:val="006A1F77"/>
    <w:rsid w:val="00733BE7"/>
    <w:rsid w:val="00AB52E8"/>
    <w:rsid w:val="00B16D3F"/>
    <w:rsid w:val="00BB41AC"/>
    <w:rsid w:val="00CE32A1"/>
    <w:rsid w:val="00D7269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4C421"/>
  <w15:chartTrackingRefBased/>
  <w15:docId w15:val="{C332FC66-E9F7-41C0-AEF4-A6F8617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6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2019-01-27T20:22:00Z</dcterms:created>
  <dcterms:modified xsi:type="dcterms:W3CDTF">2019-09-10T12:17:00Z</dcterms:modified>
</cp:coreProperties>
</file>